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9C1" w:rsidRPr="008E453E" w:rsidRDefault="009C59C1" w:rsidP="00B00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8E453E">
        <w:rPr>
          <w:rFonts w:ascii="Times New Roman" w:hAnsi="Times New Roman" w:cs="Times New Roman"/>
          <w:sz w:val="44"/>
          <w:szCs w:val="44"/>
        </w:rPr>
        <w:t>Администрация Набережного сельского поселения сообщает, что в целях усиления мероприятий, связанных с предупреждением распространения новой коронавирусной инфекции (</w:t>
      </w:r>
      <w:r w:rsidRPr="008E453E">
        <w:rPr>
          <w:rFonts w:ascii="Times New Roman" w:hAnsi="Times New Roman" w:cs="Times New Roman"/>
          <w:sz w:val="44"/>
          <w:szCs w:val="44"/>
          <w:lang w:val="en-US"/>
        </w:rPr>
        <w:t>COVID</w:t>
      </w:r>
      <w:r w:rsidRPr="008E453E">
        <w:rPr>
          <w:rFonts w:ascii="Times New Roman" w:hAnsi="Times New Roman" w:cs="Times New Roman"/>
          <w:sz w:val="44"/>
          <w:szCs w:val="44"/>
        </w:rPr>
        <w:t xml:space="preserve">-19) и в соответствии с Указом Главы Республики Мордовия от 17.03.2020 г. № 78-УГ «О введении на территории Республики Мордовия режима повышенной готовности и принятии дополнительных мер по защите населения от новой коронавирусной инфекции COVID-2019» (в ред. от 10.04.2020 г. № 106-УГ), на граждан возложена обязанность не посещать кладбища, за исключением случаев обращения за оформлением услуг по погребению (захоронению) и участия в погребении (захоронении), в связи с чем с 10 апреля 2020 г. прекращен доступ граждан на кладбища Набережного сельского поселения, за исключением случаев обращения за оформлением услуг по погребению (захоронению) и участия в погребении (захоронении), на период проведения мероприятий, направленных на предупреждение распространения коронавирусной инфекции (COVID-2019). </w:t>
      </w:r>
    </w:p>
    <w:sectPr w:rsidR="009C59C1" w:rsidRPr="008E453E" w:rsidSect="001E4D11">
      <w:headerReference w:type="defaul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C1" w:rsidRDefault="009C59C1" w:rsidP="00A837A8">
      <w:pPr>
        <w:spacing w:after="0" w:line="240" w:lineRule="auto"/>
      </w:pPr>
      <w:r>
        <w:separator/>
      </w:r>
    </w:p>
  </w:endnote>
  <w:endnote w:type="continuationSeparator" w:id="0">
    <w:p w:rsidR="009C59C1" w:rsidRDefault="009C59C1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C1" w:rsidRDefault="009C59C1" w:rsidP="00A837A8">
      <w:pPr>
        <w:spacing w:after="0" w:line="240" w:lineRule="auto"/>
      </w:pPr>
      <w:r>
        <w:separator/>
      </w:r>
    </w:p>
  </w:footnote>
  <w:footnote w:type="continuationSeparator" w:id="0">
    <w:p w:rsidR="009C59C1" w:rsidRDefault="009C59C1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C1" w:rsidRDefault="009C59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E6600"/>
    <w:multiLevelType w:val="hybridMultilevel"/>
    <w:tmpl w:val="CA64049E"/>
    <w:lvl w:ilvl="0" w:tplc="2E282536">
      <w:start w:val="1"/>
      <w:numFmt w:val="decimal"/>
      <w:lvlText w:val="%1."/>
      <w:lvlJc w:val="left"/>
      <w:pPr>
        <w:ind w:left="27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2D6"/>
    <w:rsid w:val="001E4D11"/>
    <w:rsid w:val="001F5754"/>
    <w:rsid w:val="00213A8E"/>
    <w:rsid w:val="0023077F"/>
    <w:rsid w:val="002C5969"/>
    <w:rsid w:val="00406AB2"/>
    <w:rsid w:val="00436407"/>
    <w:rsid w:val="004E6F29"/>
    <w:rsid w:val="004F31D7"/>
    <w:rsid w:val="005525BB"/>
    <w:rsid w:val="00696C53"/>
    <w:rsid w:val="006A52D6"/>
    <w:rsid w:val="006C0DBF"/>
    <w:rsid w:val="006C2218"/>
    <w:rsid w:val="006D4CB0"/>
    <w:rsid w:val="007934A2"/>
    <w:rsid w:val="00797147"/>
    <w:rsid w:val="007D5392"/>
    <w:rsid w:val="007E7E1D"/>
    <w:rsid w:val="008011B8"/>
    <w:rsid w:val="008222E6"/>
    <w:rsid w:val="008321A9"/>
    <w:rsid w:val="00873279"/>
    <w:rsid w:val="00894EF3"/>
    <w:rsid w:val="008A646D"/>
    <w:rsid w:val="008E34BF"/>
    <w:rsid w:val="008E453E"/>
    <w:rsid w:val="008F734E"/>
    <w:rsid w:val="00914357"/>
    <w:rsid w:val="009C59C1"/>
    <w:rsid w:val="009F35EC"/>
    <w:rsid w:val="00A0455C"/>
    <w:rsid w:val="00A350B5"/>
    <w:rsid w:val="00A43008"/>
    <w:rsid w:val="00A531FE"/>
    <w:rsid w:val="00A7278C"/>
    <w:rsid w:val="00A73DA9"/>
    <w:rsid w:val="00A837A8"/>
    <w:rsid w:val="00AD3058"/>
    <w:rsid w:val="00B009E2"/>
    <w:rsid w:val="00B05417"/>
    <w:rsid w:val="00B95B87"/>
    <w:rsid w:val="00CA07F1"/>
    <w:rsid w:val="00CC4939"/>
    <w:rsid w:val="00D35E4E"/>
    <w:rsid w:val="00DB7BF6"/>
    <w:rsid w:val="00E24825"/>
    <w:rsid w:val="00E4012D"/>
    <w:rsid w:val="00F92E67"/>
    <w:rsid w:val="00FD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5EC"/>
    <w:pPr>
      <w:spacing w:after="160" w:line="259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7A8"/>
  </w:style>
  <w:style w:type="paragraph" w:styleId="Footer">
    <w:name w:val="footer"/>
    <w:basedOn w:val="Normal"/>
    <w:link w:val="FooterChar"/>
    <w:uiPriority w:val="99"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7A8"/>
  </w:style>
  <w:style w:type="paragraph" w:styleId="BalloonText">
    <w:name w:val="Balloon Text"/>
    <w:basedOn w:val="Normal"/>
    <w:link w:val="BalloonTextChar"/>
    <w:uiPriority w:val="99"/>
    <w:semiHidden/>
    <w:rsid w:val="00797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B009E2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273</TotalTime>
  <Pages>1</Pages>
  <Words>145</Words>
  <Characters>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Альбина Андреевна</dc:creator>
  <cp:keywords/>
  <dc:description/>
  <cp:lastModifiedBy>2</cp:lastModifiedBy>
  <cp:revision>23</cp:revision>
  <cp:lastPrinted>2020-01-31T14:04:00Z</cp:lastPrinted>
  <dcterms:created xsi:type="dcterms:W3CDTF">2020-01-30T07:26:00Z</dcterms:created>
  <dcterms:modified xsi:type="dcterms:W3CDTF">2020-04-13T05:49:00Z</dcterms:modified>
</cp:coreProperties>
</file>